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239" w:rsidRDefault="00355239" w:rsidP="001703F8">
      <w:pPr>
        <w:jc w:val="center"/>
        <w:rPr>
          <w:sz w:val="28"/>
          <w:szCs w:val="28"/>
        </w:rPr>
      </w:pPr>
    </w:p>
    <w:p w:rsidR="00355239" w:rsidRDefault="00355239" w:rsidP="001703F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55239" w:rsidRDefault="00355239" w:rsidP="001703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55239" w:rsidRDefault="00355239" w:rsidP="001703F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355239" w:rsidRDefault="00355239" w:rsidP="001703F8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55239">
        <w:tc>
          <w:tcPr>
            <w:tcW w:w="1384" w:type="dxa"/>
            <w:vMerge w:val="restart"/>
            <w:vAlign w:val="center"/>
          </w:tcPr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55239">
        <w:tc>
          <w:tcPr>
            <w:tcW w:w="1384" w:type="dxa"/>
            <w:vMerge/>
            <w:vAlign w:val="center"/>
          </w:tcPr>
          <w:p w:rsidR="00355239" w:rsidRDefault="00355239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55239" w:rsidRDefault="00355239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55239" w:rsidRPr="005060A1" w:rsidRDefault="00355239" w:rsidP="005060A1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55239" w:rsidRPr="005060A1" w:rsidRDefault="00355239" w:rsidP="005060A1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55239" w:rsidRPr="005060A1" w:rsidRDefault="00355239" w:rsidP="005060A1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55239" w:rsidRPr="005060A1" w:rsidRDefault="00355239" w:rsidP="005060A1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55239" w:rsidRPr="005060A1" w:rsidRDefault="00355239" w:rsidP="005060A1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55239" w:rsidRPr="005060A1" w:rsidRDefault="00355239" w:rsidP="005060A1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55239" w:rsidRPr="005060A1" w:rsidRDefault="00355239" w:rsidP="005060A1">
            <w:pPr>
              <w:jc w:val="center"/>
              <w:rPr>
                <w:sz w:val="20"/>
                <w:szCs w:val="20"/>
                <w:lang w:eastAsia="en-US"/>
              </w:rPr>
            </w:pPr>
            <w:r w:rsidRPr="005060A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55239" w:rsidRDefault="0035523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55239" w:rsidRDefault="0035523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55239" w:rsidRDefault="00355239">
            <w:pPr>
              <w:rPr>
                <w:lang w:eastAsia="en-US"/>
              </w:rPr>
            </w:pPr>
          </w:p>
        </w:tc>
      </w:tr>
      <w:tr w:rsidR="00355239">
        <w:trPr>
          <w:trHeight w:val="1533"/>
        </w:trPr>
        <w:tc>
          <w:tcPr>
            <w:tcW w:w="1384" w:type="dxa"/>
          </w:tcPr>
          <w:p w:rsidR="00355239" w:rsidRPr="005060A1" w:rsidRDefault="00355239">
            <w:pPr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>Зязева Е.В.</w:t>
            </w:r>
          </w:p>
        </w:tc>
        <w:tc>
          <w:tcPr>
            <w:tcW w:w="1602" w:type="dxa"/>
          </w:tcPr>
          <w:p w:rsidR="00355239" w:rsidRPr="005060A1" w:rsidRDefault="00355239" w:rsidP="005060A1">
            <w:pPr>
              <w:jc w:val="center"/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>Директор МКОУ Таяндинской СОШ</w:t>
            </w:r>
          </w:p>
        </w:tc>
        <w:tc>
          <w:tcPr>
            <w:tcW w:w="1079" w:type="dxa"/>
          </w:tcPr>
          <w:p w:rsidR="00355239" w:rsidRDefault="00355239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  <w:p w:rsidR="00355239" w:rsidRDefault="0035523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55239" w:rsidRPr="005060A1" w:rsidRDefault="00355239" w:rsidP="005060A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5060A1">
              <w:rPr>
                <w:color w:val="333333"/>
                <w:lang w:eastAsia="en-US"/>
              </w:rPr>
              <w:t>олевая</w:t>
            </w:r>
          </w:p>
          <w:p w:rsidR="00355239" w:rsidRPr="005060A1" w:rsidRDefault="00355239" w:rsidP="005060A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1/4 </w:t>
            </w:r>
          </w:p>
          <w:p w:rsidR="00355239" w:rsidRPr="005060A1" w:rsidRDefault="00355239" w:rsidP="005060A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55239" w:rsidRPr="005060A1" w:rsidRDefault="00355239" w:rsidP="005060A1">
            <w:pPr>
              <w:jc w:val="center"/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>98,2</w:t>
            </w:r>
          </w:p>
          <w:p w:rsidR="00355239" w:rsidRPr="005060A1" w:rsidRDefault="00355239" w:rsidP="005060A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55239" w:rsidRPr="005060A1" w:rsidRDefault="00355239" w:rsidP="005060A1">
            <w:pPr>
              <w:jc w:val="center"/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55239" w:rsidRPr="005060A1" w:rsidRDefault="00355239" w:rsidP="008F0464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Земельн</w:t>
            </w:r>
            <w:r>
              <w:rPr>
                <w:color w:val="800000"/>
                <w:lang w:eastAsia="en-US"/>
              </w:rPr>
              <w:t>.</w:t>
            </w:r>
            <w:r w:rsidRPr="005060A1">
              <w:rPr>
                <w:color w:val="800000"/>
                <w:lang w:eastAsia="en-US"/>
              </w:rPr>
              <w:t>участок</w:t>
            </w:r>
          </w:p>
          <w:p w:rsidR="00355239" w:rsidRPr="005060A1" w:rsidRDefault="00355239" w:rsidP="008F0464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для подсоб-ного хоз-ва</w:t>
            </w:r>
          </w:p>
          <w:p w:rsidR="00355239" w:rsidRDefault="00355239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55239" w:rsidRPr="005060A1" w:rsidRDefault="00355239" w:rsidP="005060A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3058</w:t>
            </w:r>
          </w:p>
        </w:tc>
        <w:tc>
          <w:tcPr>
            <w:tcW w:w="1080" w:type="dxa"/>
          </w:tcPr>
          <w:p w:rsidR="00355239" w:rsidRPr="005060A1" w:rsidRDefault="00355239" w:rsidP="005060A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55239" w:rsidRDefault="00355239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 Шевроле Лачетти</w:t>
            </w:r>
          </w:p>
          <w:p w:rsidR="00355239" w:rsidRDefault="00355239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355239" w:rsidRPr="005060A1" w:rsidRDefault="00355239">
            <w:pPr>
              <w:rPr>
                <w:color w:val="333333"/>
                <w:lang w:eastAsia="en-US"/>
              </w:rPr>
            </w:pPr>
            <w:r w:rsidRPr="005060A1">
              <w:rPr>
                <w:color w:val="333333"/>
                <w:lang w:eastAsia="en-US"/>
              </w:rPr>
              <w:t>546073,55</w:t>
            </w:r>
          </w:p>
        </w:tc>
        <w:tc>
          <w:tcPr>
            <w:tcW w:w="1740" w:type="dxa"/>
          </w:tcPr>
          <w:p w:rsidR="00355239" w:rsidRPr="005060A1" w:rsidRDefault="00355239">
            <w:pPr>
              <w:rPr>
                <w:color w:val="333333"/>
                <w:lang w:val="en-US" w:eastAsia="en-US"/>
              </w:rPr>
            </w:pPr>
          </w:p>
        </w:tc>
      </w:tr>
      <w:tr w:rsidR="00355239">
        <w:tc>
          <w:tcPr>
            <w:tcW w:w="1384" w:type="dxa"/>
          </w:tcPr>
          <w:p w:rsidR="00355239" w:rsidRDefault="00355239" w:rsidP="005060A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355239" w:rsidRPr="005060A1" w:rsidRDefault="00355239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1) Земельнучасток</w:t>
            </w:r>
          </w:p>
          <w:p w:rsidR="00355239" w:rsidRPr="005060A1" w:rsidRDefault="00355239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 xml:space="preserve">для </w:t>
            </w:r>
            <w:r>
              <w:rPr>
                <w:color w:val="800000"/>
                <w:lang w:eastAsia="en-US"/>
              </w:rPr>
              <w:t>ведения</w:t>
            </w:r>
            <w:r w:rsidRPr="005060A1">
              <w:rPr>
                <w:color w:val="800000"/>
                <w:lang w:eastAsia="en-US"/>
              </w:rPr>
              <w:t>подсоб-ного хоз-ва</w:t>
            </w:r>
          </w:p>
          <w:p w:rsidR="00355239" w:rsidRPr="005060A1" w:rsidRDefault="00355239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2)Квар-тира</w:t>
            </w:r>
          </w:p>
          <w:p w:rsidR="00355239" w:rsidRPr="005060A1" w:rsidRDefault="0035523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55239" w:rsidRPr="005060A1" w:rsidRDefault="00355239" w:rsidP="00F542A6">
            <w:pPr>
              <w:rPr>
                <w:color w:val="800000"/>
                <w:lang w:eastAsia="en-US"/>
              </w:rPr>
            </w:pPr>
          </w:p>
          <w:p w:rsidR="00355239" w:rsidRPr="005060A1" w:rsidRDefault="00355239" w:rsidP="00F542A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Инди-видуаль-ная</w:t>
            </w: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F542A6">
            <w:pPr>
              <w:rPr>
                <w:color w:val="800000"/>
                <w:lang w:eastAsia="en-US"/>
              </w:rPr>
            </w:pPr>
          </w:p>
          <w:p w:rsidR="00355239" w:rsidRPr="005060A1" w:rsidRDefault="00355239">
            <w:pPr>
              <w:rPr>
                <w:color w:val="800000"/>
                <w:lang w:eastAsia="en-US"/>
              </w:rPr>
            </w:pPr>
          </w:p>
          <w:p w:rsidR="00355239" w:rsidRDefault="00355239">
            <w:pPr>
              <w:rPr>
                <w:color w:val="800000"/>
                <w:lang w:eastAsia="en-US"/>
              </w:rPr>
            </w:pPr>
          </w:p>
          <w:p w:rsidR="00355239" w:rsidRPr="005060A1" w:rsidRDefault="003552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5060A1">
              <w:rPr>
                <w:color w:val="800000"/>
                <w:lang w:eastAsia="en-US"/>
              </w:rPr>
              <w:t>олевая</w:t>
            </w:r>
          </w:p>
          <w:p w:rsidR="00355239" w:rsidRPr="005060A1" w:rsidRDefault="003552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½ </w:t>
            </w:r>
          </w:p>
        </w:tc>
        <w:tc>
          <w:tcPr>
            <w:tcW w:w="1080" w:type="dxa"/>
          </w:tcPr>
          <w:p w:rsidR="00355239" w:rsidRPr="005060A1" w:rsidRDefault="00355239" w:rsidP="00F542A6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3058</w:t>
            </w: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Default="00355239" w:rsidP="005655CE">
            <w:pPr>
              <w:rPr>
                <w:color w:val="800000"/>
                <w:lang w:eastAsia="en-US"/>
              </w:rPr>
            </w:pPr>
          </w:p>
          <w:p w:rsidR="00355239" w:rsidRPr="005060A1" w:rsidRDefault="00355239" w:rsidP="005655CE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98,2</w:t>
            </w:r>
          </w:p>
        </w:tc>
        <w:tc>
          <w:tcPr>
            <w:tcW w:w="971" w:type="dxa"/>
          </w:tcPr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Россия</w:t>
            </w: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Россия</w:t>
            </w:r>
          </w:p>
          <w:p w:rsidR="00355239" w:rsidRPr="005060A1" w:rsidRDefault="00355239" w:rsidP="00F542A6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355239" w:rsidRPr="005060A1" w:rsidRDefault="0035523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55239" w:rsidRPr="005060A1" w:rsidRDefault="00355239" w:rsidP="005060A1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355239" w:rsidRPr="005060A1" w:rsidRDefault="00355239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Автомобиль легковой</w:t>
            </w:r>
            <w:r>
              <w:rPr>
                <w:color w:val="800000"/>
                <w:lang w:eastAsia="en-US"/>
              </w:rPr>
              <w:t>:</w:t>
            </w:r>
          </w:p>
          <w:p w:rsidR="00355239" w:rsidRPr="005060A1" w:rsidRDefault="00355239" w:rsidP="005060A1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ЛАДА ВАЗ 21144</w:t>
            </w:r>
          </w:p>
          <w:p w:rsidR="00355239" w:rsidRPr="005060A1" w:rsidRDefault="00355239" w:rsidP="00F542A6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Автомобиль грузовой</w:t>
            </w:r>
          </w:p>
          <w:p w:rsidR="00355239" w:rsidRPr="005060A1" w:rsidRDefault="00355239" w:rsidP="005060A1">
            <w:pPr>
              <w:pStyle w:val="ListParagraph"/>
              <w:numPr>
                <w:ilvl w:val="0"/>
                <w:numId w:val="2"/>
              </w:num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УАЗ</w:t>
            </w:r>
          </w:p>
        </w:tc>
        <w:tc>
          <w:tcPr>
            <w:tcW w:w="1740" w:type="dxa"/>
          </w:tcPr>
          <w:p w:rsidR="00355239" w:rsidRPr="005060A1" w:rsidRDefault="00355239">
            <w:pPr>
              <w:rPr>
                <w:color w:val="800000"/>
                <w:lang w:eastAsia="en-US"/>
              </w:rPr>
            </w:pPr>
            <w:r w:rsidRPr="005060A1">
              <w:rPr>
                <w:color w:val="800000"/>
                <w:lang w:eastAsia="en-US"/>
              </w:rPr>
              <w:t>321094,95</w:t>
            </w:r>
          </w:p>
        </w:tc>
        <w:tc>
          <w:tcPr>
            <w:tcW w:w="1740" w:type="dxa"/>
          </w:tcPr>
          <w:p w:rsidR="00355239" w:rsidRPr="005060A1" w:rsidRDefault="00355239">
            <w:pPr>
              <w:rPr>
                <w:color w:val="800000"/>
                <w:lang w:eastAsia="en-US"/>
              </w:rPr>
            </w:pPr>
          </w:p>
        </w:tc>
      </w:tr>
    </w:tbl>
    <w:p w:rsidR="00355239" w:rsidRDefault="00355239" w:rsidP="001703F8">
      <w:pPr>
        <w:rPr>
          <w:color w:val="800000"/>
        </w:rPr>
      </w:pPr>
    </w:p>
    <w:p w:rsidR="00355239" w:rsidRDefault="00355239" w:rsidP="001703F8"/>
    <w:sectPr w:rsidR="00355239" w:rsidSect="001703F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3F8"/>
    <w:rsid w:val="000F2EB6"/>
    <w:rsid w:val="001703F8"/>
    <w:rsid w:val="001D1558"/>
    <w:rsid w:val="00355239"/>
    <w:rsid w:val="003D720F"/>
    <w:rsid w:val="004C5407"/>
    <w:rsid w:val="005060A1"/>
    <w:rsid w:val="005655CE"/>
    <w:rsid w:val="0060218B"/>
    <w:rsid w:val="007A246B"/>
    <w:rsid w:val="008F0464"/>
    <w:rsid w:val="00B8397F"/>
    <w:rsid w:val="00C57BEE"/>
    <w:rsid w:val="00C8597C"/>
    <w:rsid w:val="00CA60E9"/>
    <w:rsid w:val="00EE0738"/>
    <w:rsid w:val="00F542A6"/>
    <w:rsid w:val="00F9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3F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703F8"/>
    <w:pPr>
      <w:ind w:left="720"/>
    </w:pPr>
  </w:style>
  <w:style w:type="table" w:styleId="TableGrid">
    <w:name w:val="Table Grid"/>
    <w:basedOn w:val="TableNormal"/>
    <w:uiPriority w:val="99"/>
    <w:rsid w:val="001703F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05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156</Words>
  <Characters>892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2014-05-07T09:10:00Z</dcterms:created>
  <dcterms:modified xsi:type="dcterms:W3CDTF">2014-05-20T09:07:00Z</dcterms:modified>
</cp:coreProperties>
</file>